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A19EF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COUPELOND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5AE1C32F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209C85A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</w:p>
    <w:p w14:paraId="6C57FC36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</w:p>
    <w:p w14:paraId="06738374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886B8E8" w14:textId="77777777" w:rsidR="00017C01" w:rsidRDefault="00017C01" w:rsidP="00017C0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037065DD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A009100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</w:p>
    <w:p w14:paraId="52C76BF0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</w:p>
    <w:p w14:paraId="4784C635" w14:textId="77777777" w:rsidR="00017C01" w:rsidRDefault="00017C01" w:rsidP="00017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2021</w:t>
      </w:r>
    </w:p>
    <w:p w14:paraId="5B7F31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3CBA" w14:textId="77777777" w:rsidR="00017C01" w:rsidRDefault="00017C01" w:rsidP="009139A6">
      <w:r>
        <w:separator/>
      </w:r>
    </w:p>
  </w:endnote>
  <w:endnote w:type="continuationSeparator" w:id="0">
    <w:p w14:paraId="41F3DCA2" w14:textId="77777777" w:rsidR="00017C01" w:rsidRDefault="00017C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0E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8DD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44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6060" w14:textId="77777777" w:rsidR="00017C01" w:rsidRDefault="00017C01" w:rsidP="009139A6">
      <w:r>
        <w:separator/>
      </w:r>
    </w:p>
  </w:footnote>
  <w:footnote w:type="continuationSeparator" w:id="0">
    <w:p w14:paraId="537499DB" w14:textId="77777777" w:rsidR="00017C01" w:rsidRDefault="00017C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1D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A6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EC1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01"/>
    <w:rsid w:val="00017C0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0C06E"/>
  <w15:chartTrackingRefBased/>
  <w15:docId w15:val="{7BC3856F-76F2-4085-8B6E-139F0A67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C0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2022-02-01T21:23:00Z</dcterms:created>
  <dcterms:modified xsi:type="dcterms:W3CDTF">2022-02-01T21:26:00Z</dcterms:modified>
</cp:coreProperties>
</file>